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6C643" w14:textId="77777777" w:rsidR="00E7409A" w:rsidRPr="00B677D8" w:rsidRDefault="00E7409A">
      <w:pPr>
        <w:rPr>
          <w:rFonts w:ascii="AOK Buenos Aires" w:hAnsi="AOK Buenos Aires"/>
        </w:rPr>
      </w:pPr>
    </w:p>
    <w:p w14:paraId="17E0DA93" w14:textId="77777777" w:rsidR="00E7409A" w:rsidRPr="00B677D8" w:rsidRDefault="00E7409A">
      <w:pPr>
        <w:rPr>
          <w:rFonts w:ascii="AOK Buenos Aires" w:hAnsi="AOK Buenos Aires"/>
        </w:rPr>
      </w:pPr>
    </w:p>
    <w:p w14:paraId="282DF1FA" w14:textId="77777777" w:rsidR="00E7409A" w:rsidRPr="00B677D8" w:rsidRDefault="00E7409A">
      <w:pPr>
        <w:rPr>
          <w:rFonts w:ascii="AOK Buenos Aires" w:hAnsi="AOK Buenos Aires"/>
        </w:rPr>
      </w:pPr>
    </w:p>
    <w:tbl>
      <w:tblPr>
        <w:tblW w:w="0" w:type="auto"/>
        <w:tblCellMar>
          <w:left w:w="0" w:type="dxa"/>
          <w:right w:w="0" w:type="dxa"/>
        </w:tblCellMar>
        <w:tblLook w:val="04A0" w:firstRow="1" w:lastRow="0" w:firstColumn="1" w:lastColumn="0" w:noHBand="0" w:noVBand="1"/>
      </w:tblPr>
      <w:tblGrid>
        <w:gridCol w:w="9072"/>
      </w:tblGrid>
      <w:tr w:rsidR="001D214D" w:rsidRPr="00B677D8" w14:paraId="772E04B8" w14:textId="77777777" w:rsidTr="00E7409A">
        <w:trPr>
          <w:trHeight w:val="3941"/>
        </w:trPr>
        <w:tc>
          <w:tcPr>
            <w:tcW w:w="9072" w:type="dxa"/>
            <w:shd w:val="clear" w:color="auto" w:fill="auto"/>
            <w:vAlign w:val="center"/>
          </w:tcPr>
          <w:p w14:paraId="05A8BC9F" w14:textId="2DB35FF9" w:rsidR="00E7409A" w:rsidRPr="00B677D8" w:rsidRDefault="00113954" w:rsidP="00F17AF3">
            <w:pPr>
              <w:pStyle w:val="RFE1Titel"/>
              <w:spacing w:line="312" w:lineRule="auto"/>
              <w:rPr>
                <w:rFonts w:ascii="AOK Buenos Aires" w:hAnsi="AOK Buenos Aires"/>
                <w:szCs w:val="36"/>
              </w:rPr>
            </w:pPr>
            <w:r w:rsidRPr="00B677D8">
              <w:rPr>
                <w:rFonts w:ascii="AOK Buenos Aires" w:hAnsi="AOK Buenos Aires" w:cs="Arial"/>
                <w:szCs w:val="36"/>
              </w:rPr>
              <w:t xml:space="preserve">Anlage </w:t>
            </w:r>
            <w:r w:rsidR="00B677D8" w:rsidRPr="00B677D8">
              <w:rPr>
                <w:rFonts w:ascii="AOK Buenos Aires" w:hAnsi="AOK Buenos Aires" w:cs="Arial"/>
                <w:szCs w:val="36"/>
              </w:rPr>
              <w:t>10</w:t>
            </w:r>
            <w:r w:rsidR="003B181C" w:rsidRPr="00B677D8">
              <w:rPr>
                <w:rFonts w:ascii="AOK Buenos Aires" w:hAnsi="AOK Buenos Aires"/>
                <w:szCs w:val="36"/>
              </w:rPr>
              <w:t xml:space="preserve"> </w:t>
            </w:r>
          </w:p>
          <w:p w14:paraId="12FC45DE" w14:textId="77777777" w:rsidR="00B677D8" w:rsidRPr="00B677D8" w:rsidRDefault="00B677D8" w:rsidP="00B677D8">
            <w:pPr>
              <w:spacing w:line="360" w:lineRule="auto"/>
              <w:jc w:val="center"/>
              <w:rPr>
                <w:rFonts w:ascii="AOK Buenos Aires" w:hAnsi="AOK Buenos Aires" w:cs="Arial"/>
                <w:sz w:val="28"/>
                <w:szCs w:val="28"/>
              </w:rPr>
            </w:pPr>
            <w:r w:rsidRPr="00B677D8">
              <w:rPr>
                <w:rFonts w:ascii="AOK Buenos Aires" w:hAnsi="AOK Buenos Aires" w:cs="Arial"/>
                <w:sz w:val="28"/>
                <w:szCs w:val="28"/>
              </w:rPr>
              <w:t xml:space="preserve">der Vergabeunterlagen zur Ausschreibung des </w:t>
            </w:r>
          </w:p>
          <w:p w14:paraId="731101EE" w14:textId="77777777" w:rsidR="00B677D8" w:rsidRPr="00B677D8" w:rsidRDefault="00B677D8" w:rsidP="00B677D8">
            <w:pPr>
              <w:spacing w:line="360" w:lineRule="auto"/>
              <w:jc w:val="center"/>
              <w:rPr>
                <w:rFonts w:ascii="AOK Buenos Aires" w:hAnsi="AOK Buenos Aires" w:cs="Arial"/>
                <w:sz w:val="28"/>
                <w:szCs w:val="28"/>
              </w:rPr>
            </w:pPr>
            <w:r w:rsidRPr="00B677D8">
              <w:rPr>
                <w:rFonts w:ascii="AOK Buenos Aires" w:hAnsi="AOK Buenos Aires" w:cs="Arial"/>
                <w:sz w:val="28"/>
                <w:szCs w:val="28"/>
              </w:rPr>
              <w:t xml:space="preserve">AOK-Bundesverbandes </w:t>
            </w:r>
          </w:p>
          <w:p w14:paraId="29DAF1C9" w14:textId="0512497F" w:rsidR="00E7409A" w:rsidRPr="00B677D8" w:rsidRDefault="00B677D8" w:rsidP="00B677D8">
            <w:pPr>
              <w:pStyle w:val="RFE1Titel"/>
              <w:spacing w:line="312" w:lineRule="auto"/>
              <w:rPr>
                <w:rFonts w:ascii="AOK Buenos Aires" w:hAnsi="AOK Buenos Aires" w:cs="Arial"/>
                <w:b w:val="0"/>
                <w:bCs/>
                <w:sz w:val="28"/>
                <w:szCs w:val="28"/>
              </w:rPr>
            </w:pPr>
            <w:r w:rsidRPr="00B677D8">
              <w:rPr>
                <w:rFonts w:ascii="AOK Buenos Aires" w:hAnsi="AOK Buenos Aires" w:cs="Arial"/>
                <w:b w:val="0"/>
                <w:bCs/>
                <w:sz w:val="28"/>
                <w:szCs w:val="28"/>
              </w:rPr>
              <w:t xml:space="preserve">„Einrichtung eines hochwertigen Studios zur Produktion von internen und externen Videoinhalten – hier </w:t>
            </w:r>
            <w:proofErr w:type="spellStart"/>
            <w:r w:rsidR="00611835">
              <w:rPr>
                <w:rFonts w:ascii="AOK Buenos Aires" w:hAnsi="AOK Buenos Aires" w:cs="Arial"/>
                <w:b w:val="0"/>
                <w:bCs/>
                <w:sz w:val="28"/>
                <w:szCs w:val="28"/>
              </w:rPr>
              <w:t>Setbau</w:t>
            </w:r>
            <w:proofErr w:type="spellEnd"/>
            <w:r w:rsidR="00611835">
              <w:rPr>
                <w:rFonts w:ascii="AOK Buenos Aires" w:hAnsi="AOK Buenos Aires" w:cs="Arial"/>
                <w:b w:val="0"/>
                <w:bCs/>
                <w:sz w:val="28"/>
                <w:szCs w:val="28"/>
              </w:rPr>
              <w:t xml:space="preserve"> und Möbelbau</w:t>
            </w:r>
            <w:r w:rsidRPr="00B677D8">
              <w:rPr>
                <w:rFonts w:ascii="AOK Buenos Aires" w:hAnsi="AOK Buenos Aires" w:cs="Arial"/>
                <w:b w:val="0"/>
                <w:bCs/>
                <w:sz w:val="28"/>
                <w:szCs w:val="28"/>
              </w:rPr>
              <w:t>“</w:t>
            </w:r>
          </w:p>
          <w:p w14:paraId="4F7A6E7B" w14:textId="77777777" w:rsidR="009B5656" w:rsidRPr="00B677D8" w:rsidRDefault="009B5656" w:rsidP="009B5656">
            <w:pPr>
              <w:spacing w:after="120" w:line="312" w:lineRule="auto"/>
              <w:jc w:val="center"/>
              <w:rPr>
                <w:rFonts w:ascii="AOK Buenos Aires" w:hAnsi="AOK Buenos Aires" w:cs="Arial"/>
                <w:b/>
                <w:bCs/>
                <w:sz w:val="28"/>
                <w:szCs w:val="24"/>
              </w:rPr>
            </w:pPr>
            <w:r w:rsidRPr="00B677D8">
              <w:rPr>
                <w:rFonts w:ascii="AOK Buenos Aires" w:hAnsi="AOK Buenos Aires" w:cs="Arial"/>
                <w:b/>
                <w:bCs/>
                <w:sz w:val="28"/>
                <w:szCs w:val="28"/>
              </w:rPr>
              <w:t xml:space="preserve">Eigenerklärung </w:t>
            </w:r>
            <w:r w:rsidRPr="00B677D8">
              <w:rPr>
                <w:rFonts w:ascii="AOK Buenos Aires" w:hAnsi="AOK Buenos Aires" w:cs="Arial"/>
                <w:b/>
                <w:bCs/>
                <w:sz w:val="28"/>
                <w:szCs w:val="24"/>
              </w:rPr>
              <w:t xml:space="preserve">zur Umsetzung von Artikel 5k Absatz 1 der Verordnung (EU) Nr. 833/2014 in der derzeit geltenden Fassung </w:t>
            </w:r>
          </w:p>
          <w:p w14:paraId="26ED42F2" w14:textId="77777777" w:rsidR="001D214D" w:rsidRPr="00B677D8" w:rsidRDefault="00E7409A" w:rsidP="00F17AF3">
            <w:pPr>
              <w:spacing w:after="120" w:line="312" w:lineRule="auto"/>
              <w:jc w:val="center"/>
              <w:rPr>
                <w:rFonts w:ascii="AOK Buenos Aires" w:hAnsi="AOK Buenos Aires" w:cs="Arial"/>
                <w:szCs w:val="22"/>
              </w:rPr>
            </w:pPr>
            <w:r w:rsidRPr="00B677D8">
              <w:rPr>
                <w:rFonts w:ascii="AOK Buenos Aires" w:hAnsi="AOK Buenos Aires" w:cs="Arial"/>
                <w:szCs w:val="22"/>
              </w:rPr>
              <w:t>(</w:t>
            </w:r>
            <w:r w:rsidRPr="00B677D8">
              <w:rPr>
                <w:rFonts w:ascii="AOK Buenos Aires" w:hAnsi="AOK Buenos Aires"/>
              </w:rPr>
              <w:t>- vom Bieter einzureichen -</w:t>
            </w:r>
            <w:r w:rsidRPr="00B677D8">
              <w:rPr>
                <w:rFonts w:ascii="AOK Buenos Aires" w:hAnsi="AOK Buenos Aires" w:cs="Arial"/>
                <w:szCs w:val="22"/>
              </w:rPr>
              <w:t>)</w:t>
            </w:r>
          </w:p>
        </w:tc>
      </w:tr>
      <w:tr w:rsidR="001D214D" w:rsidRPr="00B677D8" w14:paraId="04B0A02F" w14:textId="77777777" w:rsidTr="00E7409A">
        <w:trPr>
          <w:trHeight w:val="7370"/>
        </w:trPr>
        <w:tc>
          <w:tcPr>
            <w:tcW w:w="9072" w:type="dxa"/>
            <w:shd w:val="clear" w:color="auto" w:fill="auto"/>
          </w:tcPr>
          <w:p w14:paraId="3B77F9A2" w14:textId="77777777" w:rsidR="001D214D" w:rsidRPr="00B677D8" w:rsidRDefault="001D214D" w:rsidP="00E7409A">
            <w:pPr>
              <w:jc w:val="center"/>
              <w:rPr>
                <w:rFonts w:ascii="AOK Buenos Aires" w:hAnsi="AOK Buenos Aires"/>
              </w:rPr>
            </w:pPr>
          </w:p>
        </w:tc>
      </w:tr>
    </w:tbl>
    <w:p w14:paraId="06FDE6DF" w14:textId="77777777" w:rsidR="003B181C" w:rsidRPr="00B677D8" w:rsidRDefault="001D214D" w:rsidP="003B181C">
      <w:pPr>
        <w:autoSpaceDE w:val="0"/>
        <w:autoSpaceDN w:val="0"/>
        <w:adjustRightInd w:val="0"/>
        <w:rPr>
          <w:rFonts w:ascii="AOK Buenos Aires" w:hAnsi="AOK Buenos Aires" w:cs="Arial"/>
          <w:bCs/>
          <w:color w:val="000000"/>
          <w:sz w:val="21"/>
          <w:szCs w:val="21"/>
        </w:rPr>
      </w:pPr>
      <w:r w:rsidRPr="00B677D8">
        <w:rPr>
          <w:rFonts w:ascii="AOK Buenos Aires" w:hAnsi="AOK Buenos Aires" w:cs="Arial"/>
          <w:szCs w:val="22"/>
        </w:rPr>
        <w:br w:type="page"/>
      </w:r>
      <w:r w:rsidR="003B181C" w:rsidRPr="00B677D8">
        <w:rPr>
          <w:rFonts w:ascii="AOK Buenos Aires" w:hAnsi="AOK Buenos Aires" w:cs="Arial"/>
          <w:bCs/>
          <w:color w:val="000000"/>
          <w:sz w:val="21"/>
          <w:szCs w:val="21"/>
        </w:rPr>
        <w:lastRenderedPageBreak/>
        <w:t xml:space="preserve">Wir sind: </w:t>
      </w:r>
    </w:p>
    <w:p w14:paraId="558EAA8A"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r w:rsidRPr="00B677D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B677D8">
        <w:rPr>
          <w:rFonts w:ascii="AOK Buenos Aires" w:hAnsi="AOK Buenos Aires" w:cs="Arial"/>
          <w:color w:val="000000"/>
          <w:sz w:val="21"/>
          <w:szCs w:val="21"/>
        </w:rPr>
        <w:instrText xml:space="preserve"> FORMCHECKBOX </w:instrText>
      </w:r>
      <w:r w:rsidR="00304B26">
        <w:rPr>
          <w:rFonts w:ascii="AOK Buenos Aires" w:hAnsi="AOK Buenos Aires" w:cs="Arial"/>
          <w:color w:val="000000"/>
          <w:sz w:val="21"/>
          <w:szCs w:val="21"/>
        </w:rPr>
      </w:r>
      <w:r w:rsidR="00304B26">
        <w:rPr>
          <w:rFonts w:ascii="AOK Buenos Aires" w:hAnsi="AOK Buenos Aires" w:cs="Arial"/>
          <w:color w:val="000000"/>
          <w:sz w:val="21"/>
          <w:szCs w:val="21"/>
        </w:rPr>
        <w:fldChar w:fldCharType="separate"/>
      </w:r>
      <w:r w:rsidRPr="00B677D8">
        <w:rPr>
          <w:rFonts w:ascii="AOK Buenos Aires" w:hAnsi="AOK Buenos Aires" w:cs="Arial"/>
          <w:color w:val="000000"/>
          <w:sz w:val="21"/>
          <w:szCs w:val="21"/>
        </w:rPr>
        <w:fldChar w:fldCharType="end"/>
      </w:r>
      <w:r w:rsidRPr="00B677D8">
        <w:rPr>
          <w:rFonts w:ascii="AOK Buenos Aires" w:hAnsi="AOK Buenos Aires" w:cs="Arial"/>
          <w:color w:val="000000"/>
          <w:sz w:val="21"/>
          <w:szCs w:val="21"/>
        </w:rPr>
        <w:t xml:space="preserve"> Bieter </w:t>
      </w:r>
    </w:p>
    <w:p w14:paraId="5D314C71"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r w:rsidRPr="00B677D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B677D8">
        <w:rPr>
          <w:rFonts w:ascii="AOK Buenos Aires" w:hAnsi="AOK Buenos Aires" w:cs="Arial"/>
          <w:color w:val="000000"/>
          <w:sz w:val="21"/>
          <w:szCs w:val="21"/>
        </w:rPr>
        <w:instrText xml:space="preserve"> FORMCHECKBOX </w:instrText>
      </w:r>
      <w:r w:rsidR="00304B26">
        <w:rPr>
          <w:rFonts w:ascii="AOK Buenos Aires" w:hAnsi="AOK Buenos Aires" w:cs="Arial"/>
          <w:color w:val="000000"/>
          <w:sz w:val="21"/>
          <w:szCs w:val="21"/>
        </w:rPr>
      </w:r>
      <w:r w:rsidR="00304B26">
        <w:rPr>
          <w:rFonts w:ascii="AOK Buenos Aires" w:hAnsi="AOK Buenos Aires" w:cs="Arial"/>
          <w:color w:val="000000"/>
          <w:sz w:val="21"/>
          <w:szCs w:val="21"/>
        </w:rPr>
        <w:fldChar w:fldCharType="separate"/>
      </w:r>
      <w:r w:rsidRPr="00B677D8">
        <w:rPr>
          <w:rFonts w:ascii="AOK Buenos Aires" w:hAnsi="AOK Buenos Aires" w:cs="Arial"/>
          <w:color w:val="000000"/>
          <w:sz w:val="21"/>
          <w:szCs w:val="21"/>
        </w:rPr>
        <w:fldChar w:fldCharType="end"/>
      </w:r>
      <w:r w:rsidRPr="00B677D8">
        <w:rPr>
          <w:rFonts w:ascii="AOK Buenos Aires" w:hAnsi="AOK Buenos Aires" w:cs="Arial"/>
          <w:color w:val="000000"/>
          <w:sz w:val="21"/>
          <w:szCs w:val="21"/>
        </w:rPr>
        <w:t xml:space="preserve"> Mitglied der Bietergemeinschaft</w:t>
      </w:r>
    </w:p>
    <w:p w14:paraId="474E82DC"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p>
    <w:p w14:paraId="29FF1CC5"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r w:rsidRPr="00B677D8">
        <w:rPr>
          <w:rFonts w:ascii="AOK Buenos Aires" w:hAnsi="AOK Buenos Aires" w:cs="Arial"/>
          <w:color w:val="000000"/>
          <w:sz w:val="21"/>
          <w:szCs w:val="21"/>
        </w:rPr>
        <w:t xml:space="preserve">Name des Unternehmens: </w:t>
      </w:r>
      <w:r w:rsidRPr="00B677D8">
        <w:rPr>
          <w:rFonts w:ascii="AOK Buenos Aires" w:hAnsi="AOK Buenos Aires" w:cs="Arial"/>
          <w:sz w:val="21"/>
          <w:szCs w:val="21"/>
        </w:rPr>
        <w:fldChar w:fldCharType="begin">
          <w:ffData>
            <w:name w:val="Text9"/>
            <w:enabled/>
            <w:calcOnExit w:val="0"/>
            <w:textInput/>
          </w:ffData>
        </w:fldChar>
      </w:r>
      <w:r w:rsidRPr="00B677D8">
        <w:rPr>
          <w:rFonts w:ascii="AOK Buenos Aires" w:hAnsi="AOK Buenos Aires" w:cs="Arial"/>
          <w:sz w:val="21"/>
          <w:szCs w:val="21"/>
        </w:rPr>
        <w:instrText xml:space="preserve"> FORMTEXT </w:instrText>
      </w:r>
      <w:r w:rsidRPr="00B677D8">
        <w:rPr>
          <w:rFonts w:ascii="AOK Buenos Aires" w:hAnsi="AOK Buenos Aires" w:cs="Arial"/>
          <w:sz w:val="21"/>
          <w:szCs w:val="21"/>
        </w:rPr>
      </w:r>
      <w:r w:rsidRPr="00B677D8">
        <w:rPr>
          <w:rFonts w:ascii="AOK Buenos Aires" w:hAnsi="AOK Buenos Aires" w:cs="Arial"/>
          <w:sz w:val="21"/>
          <w:szCs w:val="21"/>
        </w:rPr>
        <w:fldChar w:fldCharType="separate"/>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fldChar w:fldCharType="end"/>
      </w:r>
    </w:p>
    <w:p w14:paraId="3AFF8C28" w14:textId="77777777" w:rsidR="003B181C" w:rsidRPr="00B677D8" w:rsidRDefault="003B181C" w:rsidP="003B181C">
      <w:pPr>
        <w:rPr>
          <w:rFonts w:ascii="AOK Buenos Aires" w:hAnsi="AOK Buenos Aires"/>
        </w:rPr>
      </w:pPr>
      <w:r w:rsidRPr="00B677D8">
        <w:rPr>
          <w:rFonts w:ascii="AOK Buenos Aires" w:hAnsi="AOK Buenos Aires"/>
        </w:rPr>
        <w:t xml:space="preserve">Name des Erklärenden: </w:t>
      </w:r>
      <w:r w:rsidRPr="00B677D8">
        <w:rPr>
          <w:rFonts w:ascii="AOK Buenos Aires" w:hAnsi="AOK Buenos Aires"/>
        </w:rPr>
        <w:fldChar w:fldCharType="begin">
          <w:ffData>
            <w:name w:val="Text4"/>
            <w:enabled/>
            <w:calcOnExit w:val="0"/>
            <w:textInput/>
          </w:ffData>
        </w:fldChar>
      </w:r>
      <w:r w:rsidRPr="00B677D8">
        <w:rPr>
          <w:rFonts w:ascii="AOK Buenos Aires" w:hAnsi="AOK Buenos Aires"/>
        </w:rPr>
        <w:instrText xml:space="preserve"> FORMTEXT </w:instrText>
      </w:r>
      <w:r w:rsidRPr="00B677D8">
        <w:rPr>
          <w:rFonts w:ascii="AOK Buenos Aires" w:hAnsi="AOK Buenos Aires"/>
        </w:rPr>
      </w:r>
      <w:r w:rsidRPr="00B677D8">
        <w:rPr>
          <w:rFonts w:ascii="AOK Buenos Aires" w:hAnsi="AOK Buenos Aires"/>
        </w:rPr>
        <w:fldChar w:fldCharType="separate"/>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rPr>
        <w:fldChar w:fldCharType="end"/>
      </w:r>
    </w:p>
    <w:p w14:paraId="78B0A528" w14:textId="77777777" w:rsidR="003B181C" w:rsidRPr="00B677D8" w:rsidRDefault="003B181C" w:rsidP="003B181C">
      <w:pPr>
        <w:rPr>
          <w:rFonts w:ascii="AOK Buenos Aires" w:hAnsi="AOK Buenos Aires" w:cs="Arial"/>
          <w:sz w:val="21"/>
          <w:szCs w:val="21"/>
        </w:rPr>
      </w:pPr>
    </w:p>
    <w:p w14:paraId="2BBCEC70" w14:textId="77777777" w:rsidR="003B181C" w:rsidRPr="00B677D8" w:rsidRDefault="003B181C" w:rsidP="003B181C">
      <w:pPr>
        <w:rPr>
          <w:rFonts w:ascii="AOK Buenos Aires" w:hAnsi="AOK Buenos Aires" w:cs="Arial"/>
          <w:sz w:val="21"/>
          <w:szCs w:val="21"/>
        </w:rPr>
      </w:pPr>
    </w:p>
    <w:p w14:paraId="09C756BD" w14:textId="77777777" w:rsidR="003B181C" w:rsidRPr="00B677D8" w:rsidRDefault="003B181C" w:rsidP="003B181C">
      <w:pPr>
        <w:rPr>
          <w:rFonts w:ascii="AOK Buenos Aires" w:hAnsi="AOK Buenos Aires" w:cs="Arial"/>
          <w:bCs/>
          <w:color w:val="000000"/>
          <w:szCs w:val="22"/>
        </w:rPr>
      </w:pPr>
      <w:r w:rsidRPr="00B677D8">
        <w:rPr>
          <w:rFonts w:ascii="AOK Buenos Aires" w:hAnsi="AOK Buenos Aires" w:cs="Arial"/>
          <w:bCs/>
          <w:color w:val="000000"/>
          <w:szCs w:val="22"/>
        </w:rPr>
        <w:t>Im Falle einer Bietergemeinschaft:</w:t>
      </w:r>
    </w:p>
    <w:p w14:paraId="3F57402A" w14:textId="77777777" w:rsidR="003B181C" w:rsidRPr="00B677D8" w:rsidRDefault="003B181C" w:rsidP="003B181C">
      <w:pPr>
        <w:rPr>
          <w:rFonts w:ascii="AOK Buenos Aires" w:hAnsi="AOK Buenos Aires" w:cs="Arial"/>
          <w:bCs/>
          <w:color w:val="000000"/>
          <w:sz w:val="18"/>
          <w:szCs w:val="18"/>
        </w:rPr>
      </w:pPr>
    </w:p>
    <w:p w14:paraId="11456B3E" w14:textId="77777777" w:rsidR="003B181C" w:rsidRPr="00B677D8" w:rsidRDefault="003B181C" w:rsidP="003B181C">
      <w:pPr>
        <w:rPr>
          <w:rFonts w:ascii="AOK Buenos Aires" w:hAnsi="AOK Buenos Aires" w:cs="Arial"/>
          <w:sz w:val="21"/>
          <w:szCs w:val="21"/>
        </w:rPr>
      </w:pPr>
    </w:p>
    <w:p w14:paraId="2F2FF727" w14:textId="77777777" w:rsidR="003B181C" w:rsidRPr="00B677D8" w:rsidRDefault="003B181C" w:rsidP="003B181C">
      <w:pPr>
        <w:pBdr>
          <w:top w:val="single" w:sz="4" w:space="1" w:color="auto"/>
        </w:pBdr>
        <w:autoSpaceDE w:val="0"/>
        <w:autoSpaceDN w:val="0"/>
        <w:adjustRightInd w:val="0"/>
        <w:rPr>
          <w:rFonts w:ascii="AOK Buenos Aires" w:hAnsi="AOK Buenos Aires" w:cs="Arial"/>
          <w:bCs/>
          <w:color w:val="000000"/>
          <w:sz w:val="18"/>
          <w:szCs w:val="18"/>
        </w:rPr>
      </w:pPr>
      <w:r w:rsidRPr="00B677D8">
        <w:rPr>
          <w:rFonts w:ascii="AOK Buenos Aires" w:hAnsi="AOK Buenos Aires" w:cs="Arial"/>
          <w:bCs/>
          <w:color w:val="000000"/>
          <w:sz w:val="18"/>
          <w:szCs w:val="18"/>
        </w:rPr>
        <w:t>Ort, Datum, Unterschrift des Mitglieds der Bietergemeinschaft, Unternehmensstempel</w:t>
      </w:r>
    </w:p>
    <w:p w14:paraId="5E294D89" w14:textId="77777777" w:rsidR="003B181C" w:rsidRPr="00B677D8" w:rsidRDefault="003B181C" w:rsidP="00F17AF3">
      <w:pPr>
        <w:pStyle w:val="RFE1Titel"/>
        <w:spacing w:line="312" w:lineRule="auto"/>
        <w:rPr>
          <w:rFonts w:ascii="AOK Buenos Aires" w:hAnsi="AOK Buenos Aires" w:cs="Arial"/>
          <w:sz w:val="28"/>
          <w:szCs w:val="28"/>
        </w:rPr>
      </w:pPr>
    </w:p>
    <w:p w14:paraId="71906DB6" w14:textId="77777777" w:rsidR="007A7B9E" w:rsidRPr="00B677D8" w:rsidRDefault="00F17AF3" w:rsidP="00F17AF3">
      <w:pPr>
        <w:pStyle w:val="RFE1Titel"/>
        <w:spacing w:line="312" w:lineRule="auto"/>
        <w:rPr>
          <w:rFonts w:ascii="AOK Buenos Aires" w:hAnsi="AOK Buenos Aires" w:cs="Arial"/>
          <w:sz w:val="28"/>
          <w:szCs w:val="28"/>
        </w:rPr>
      </w:pPr>
      <w:r w:rsidRPr="00B677D8">
        <w:rPr>
          <w:rFonts w:ascii="AOK Buenos Aires" w:hAnsi="AOK Buenos Aires" w:cs="Arial"/>
          <w:sz w:val="28"/>
          <w:szCs w:val="28"/>
        </w:rPr>
        <w:t>Eigenerklärung</w:t>
      </w:r>
    </w:p>
    <w:p w14:paraId="4CCDE35D" w14:textId="77777777" w:rsidR="003B181C" w:rsidRPr="00B677D8" w:rsidRDefault="003B181C" w:rsidP="00F17AF3">
      <w:pPr>
        <w:spacing w:line="312" w:lineRule="auto"/>
        <w:rPr>
          <w:rFonts w:ascii="AOK Buenos Aires" w:hAnsi="AOK Buenos Aires" w:cs="Arial"/>
          <w:b/>
          <w:sz w:val="21"/>
          <w:szCs w:val="21"/>
        </w:rPr>
      </w:pPr>
    </w:p>
    <w:p w14:paraId="1198578E" w14:textId="77777777" w:rsidR="00F17AF3" w:rsidRPr="00B677D8" w:rsidRDefault="00F17AF3" w:rsidP="00F17AF3">
      <w:pPr>
        <w:spacing w:line="312" w:lineRule="auto"/>
        <w:rPr>
          <w:rFonts w:ascii="AOK Buenos Aires" w:hAnsi="AOK Buenos Aires" w:cs="Arial"/>
          <w:b/>
          <w:sz w:val="21"/>
          <w:szCs w:val="21"/>
        </w:rPr>
      </w:pPr>
      <w:r w:rsidRPr="00B677D8">
        <w:rPr>
          <w:rFonts w:ascii="AOK Buenos Aires" w:hAnsi="AOK Buenos Aires" w:cs="Arial"/>
          <w:b/>
          <w:sz w:val="21"/>
          <w:szCs w:val="21"/>
        </w:rPr>
        <w:t>Hiermit erkläre/n ich/wir, dass</w:t>
      </w:r>
      <w:r w:rsidR="00100EB4" w:rsidRPr="00B677D8">
        <w:rPr>
          <w:rFonts w:ascii="AOK Buenos Aires" w:hAnsi="AOK Buenos Aires" w:cs="Arial"/>
          <w:b/>
          <w:sz w:val="21"/>
          <w:szCs w:val="21"/>
        </w:rPr>
        <w:t xml:space="preserve"> mein/unser</w:t>
      </w:r>
      <w:r w:rsidRPr="00B677D8">
        <w:rPr>
          <w:rFonts w:ascii="AOK Buenos Aires" w:hAnsi="AOK Buenos Aires" w:cs="Arial"/>
          <w:b/>
          <w:sz w:val="21"/>
          <w:szCs w:val="21"/>
        </w:rPr>
        <w:t xml:space="preserve"> Unternehmen nicht</w:t>
      </w:r>
    </w:p>
    <w:p w14:paraId="1C63A43A"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 xml:space="preserve">a) russische(r) Staatsangehörige(r) oder eine in Russland </w:t>
      </w:r>
      <w:r w:rsidR="00E9016B" w:rsidRPr="00B677D8">
        <w:rPr>
          <w:rFonts w:ascii="AOK Buenos Aires" w:hAnsi="AOK Buenos Aires" w:cs="Arial"/>
          <w:sz w:val="21"/>
          <w:szCs w:val="21"/>
        </w:rPr>
        <w:t>ansässige</w:t>
      </w:r>
      <w:r w:rsidRPr="00B677D8">
        <w:rPr>
          <w:rFonts w:ascii="AOK Buenos Aires" w:hAnsi="AOK Buenos Aires" w:cs="Arial"/>
          <w:sz w:val="21"/>
          <w:szCs w:val="21"/>
        </w:rPr>
        <w:t xml:space="preserve"> natürliche oder juristische Person, Organisation oder Einrichtung ist, </w:t>
      </w:r>
    </w:p>
    <w:p w14:paraId="359FFD0B"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 xml:space="preserve">b) eine juristische Person, Organisation oder Einrichtung ist, deren Anteile zu über 50 % unmittelbar oder mittelbar von einer der unter Buchstabe a genannten Organisationen gehalten werden, oder </w:t>
      </w:r>
    </w:p>
    <w:p w14:paraId="55BB5CC5"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c) eine natürliche oder juristische Person, Organisation oder Einrichtung ist, die im Namen oder auf Anweisung einer der unter Buchstabe a oder b genannten Organisationen handelt,</w:t>
      </w:r>
    </w:p>
    <w:p w14:paraId="0FE2E03D" w14:textId="77777777" w:rsidR="00D06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d) Kapazitäten von Unterauftragnehmern, Lieferanten oder Unternehmen in Anspruch nehmen, auf die mehr als 10</w:t>
      </w:r>
      <w:r w:rsidR="00D24C5D" w:rsidRPr="00B677D8">
        <w:rPr>
          <w:rFonts w:ascii="AOK Buenos Aires" w:hAnsi="AOK Buenos Aires" w:cs="Arial"/>
          <w:sz w:val="21"/>
          <w:szCs w:val="21"/>
        </w:rPr>
        <w:t> </w:t>
      </w:r>
      <w:r w:rsidRPr="00B677D8">
        <w:rPr>
          <w:rFonts w:ascii="AOK Buenos Aires" w:hAnsi="AOK Buenos Aires" w:cs="Arial"/>
          <w:sz w:val="21"/>
          <w:szCs w:val="21"/>
        </w:rPr>
        <w:t xml:space="preserve">% des Auftragswerts entfällt, soweit diese Unterauftragnehmer, Lieferanten oder Unternehmen ihrerseits unter Buchstabe a bis c fallen. </w:t>
      </w:r>
    </w:p>
    <w:p w14:paraId="0DC14281" w14:textId="77777777" w:rsidR="00D06AF3" w:rsidRPr="00B677D8" w:rsidRDefault="00D06AF3" w:rsidP="00F17AF3">
      <w:pPr>
        <w:spacing w:line="312" w:lineRule="auto"/>
        <w:rPr>
          <w:rFonts w:ascii="AOK Buenos Aires" w:hAnsi="AOK Buenos Aires" w:cs="Arial"/>
          <w:sz w:val="21"/>
          <w:szCs w:val="21"/>
        </w:rPr>
      </w:pPr>
    </w:p>
    <w:p w14:paraId="4A210722" w14:textId="77777777" w:rsidR="00D06AF3" w:rsidRPr="00B677D8" w:rsidRDefault="00D06AF3" w:rsidP="00D06AF3">
      <w:pPr>
        <w:spacing w:line="312" w:lineRule="auto"/>
        <w:rPr>
          <w:rFonts w:ascii="AOK Buenos Aires" w:hAnsi="AOK Buenos Aires" w:cs="Arial"/>
          <w:sz w:val="21"/>
          <w:szCs w:val="21"/>
        </w:rPr>
      </w:pPr>
      <w:r w:rsidRPr="00B677D8">
        <w:rPr>
          <w:rFonts w:ascii="AOK Buenos Aires" w:hAnsi="AOK Buenos Aires" w:cs="Arial"/>
          <w:b/>
          <w:sz w:val="21"/>
          <w:szCs w:val="21"/>
        </w:rPr>
        <w:t>Es wird bestätigt und sichergestellt</w:t>
      </w:r>
      <w:r w:rsidRPr="00B677D8">
        <w:rPr>
          <w:rFonts w:ascii="AOK Buenos Aires" w:hAnsi="AOK Buenos Aires" w:cs="Arial"/>
          <w:sz w:val="21"/>
          <w:szCs w:val="21"/>
        </w:rPr>
        <w:t xml:space="preserve">, </w:t>
      </w:r>
    </w:p>
    <w:p w14:paraId="701B8CFF" w14:textId="77777777" w:rsidR="00BC4046" w:rsidRPr="00B677D8" w:rsidRDefault="00D06AF3" w:rsidP="00D06AF3">
      <w:pPr>
        <w:spacing w:line="312" w:lineRule="auto"/>
        <w:rPr>
          <w:rFonts w:ascii="AOK Buenos Aires" w:hAnsi="AOK Buenos Aires" w:cs="Arial"/>
          <w:sz w:val="21"/>
          <w:szCs w:val="21"/>
        </w:rPr>
      </w:pPr>
      <w:r w:rsidRPr="00B677D8">
        <w:rPr>
          <w:rFonts w:ascii="AOK Buenos Aires" w:hAnsi="AOK Buenos Aire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BFD172F" w14:textId="77777777" w:rsidR="00F17AF3" w:rsidRPr="00B677D8" w:rsidRDefault="00F17AF3" w:rsidP="00F17AF3">
      <w:pPr>
        <w:spacing w:line="312" w:lineRule="auto"/>
        <w:rPr>
          <w:rFonts w:ascii="AOK Buenos Aires" w:hAnsi="AOK Buenos Aires" w:cs="Arial"/>
          <w:sz w:val="21"/>
          <w:szCs w:val="21"/>
        </w:rPr>
      </w:pPr>
    </w:p>
    <w:p w14:paraId="676F4C59" w14:textId="77777777" w:rsidR="00F17AF3" w:rsidRPr="00B677D8" w:rsidRDefault="00F17AF3" w:rsidP="00F17AF3">
      <w:pPr>
        <w:spacing w:line="312" w:lineRule="auto"/>
        <w:rPr>
          <w:rFonts w:ascii="AOK Buenos Aires" w:hAnsi="AOK Buenos Aires" w:cs="Arial"/>
          <w:b/>
          <w:sz w:val="21"/>
          <w:szCs w:val="21"/>
        </w:rPr>
      </w:pPr>
      <w:r w:rsidRPr="00B677D8">
        <w:rPr>
          <w:rFonts w:ascii="AOK Buenos Aires" w:hAnsi="AOK Buenos Aires" w:cs="Arial"/>
          <w:b/>
          <w:sz w:val="21"/>
          <w:szCs w:val="21"/>
        </w:rPr>
        <w:t>Weiter erklären wir, dass wir den jeweiligen Auftraggeber</w:t>
      </w:r>
      <w:r w:rsidR="004A0993" w:rsidRPr="00B677D8">
        <w:rPr>
          <w:rFonts w:ascii="AOK Buenos Aires" w:hAnsi="AOK Buenos Aires" w:cs="Arial"/>
          <w:b/>
          <w:sz w:val="21"/>
          <w:szCs w:val="21"/>
        </w:rPr>
        <w:t>n</w:t>
      </w:r>
      <w:r w:rsidRPr="00B677D8">
        <w:rPr>
          <w:rFonts w:ascii="AOK Buenos Aires" w:hAnsi="AOK Buenos Aires" w:cs="Arial"/>
          <w:b/>
          <w:sz w:val="21"/>
          <w:szCs w:val="21"/>
        </w:rPr>
        <w:t xml:space="preserve"> in allen Gebietslosen, in denen uns ggf. ein Auftrag erteilt wird, unverzüglich Mitteilung machen werden, </w:t>
      </w:r>
    </w:p>
    <w:p w14:paraId="33D0F04A"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(1) sobald und soweit einer der vorstehend unter Buchstaben a) bis d) genannten Tatbestände aufgrund einer Änderung der Umstände nach Abgabe dieser Eigenerklärung auf uns zutrifft und/oder,</w:t>
      </w:r>
    </w:p>
    <w:p w14:paraId="2649126C" w14:textId="3C1079AB" w:rsidR="00F17AF3" w:rsidRPr="00B677D8" w:rsidRDefault="00F17AF3" w:rsidP="00F17AF3">
      <w:pPr>
        <w:spacing w:line="312" w:lineRule="auto"/>
        <w:rPr>
          <w:rFonts w:ascii="AOK Buenos Aires" w:hAnsi="AOK Buenos Aires" w:cs="Arial"/>
          <w:szCs w:val="22"/>
        </w:rPr>
      </w:pPr>
      <w:r w:rsidRPr="00B677D8">
        <w:rPr>
          <w:rFonts w:ascii="AOK Buenos Aires" w:hAnsi="AOK Buenos Aires" w:cs="Arial"/>
          <w:sz w:val="21"/>
          <w:szCs w:val="21"/>
        </w:rPr>
        <w:t>(2) sobald und soweit wir zukünftig von „Russlandsanktionen“, insbesondere solchen nach der VO (EU) Nr. 833/2014 (auch in zukünftigen Fassungen), betroffen sein sollten.</w:t>
      </w:r>
    </w:p>
    <w:sectPr w:rsidR="00F17AF3" w:rsidRPr="00B677D8" w:rsidSect="00B677D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6CEED" w14:textId="77777777" w:rsidR="00B677D8" w:rsidRDefault="00B677D8" w:rsidP="005648A8">
      <w:r>
        <w:separator/>
      </w:r>
    </w:p>
  </w:endnote>
  <w:endnote w:type="continuationSeparator" w:id="0">
    <w:p w14:paraId="0252DCAF" w14:textId="77777777" w:rsidR="00B677D8" w:rsidRDefault="00B677D8"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0CCA" w14:textId="77777777" w:rsidR="00611835" w:rsidRDefault="006118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7204"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EAD3" w14:textId="77777777" w:rsidR="00611835" w:rsidRDefault="006118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3D16" w14:textId="77777777" w:rsidR="00B677D8" w:rsidRDefault="00B677D8" w:rsidP="005648A8">
      <w:r>
        <w:separator/>
      </w:r>
    </w:p>
  </w:footnote>
  <w:footnote w:type="continuationSeparator" w:id="0">
    <w:p w14:paraId="2DDC10ED" w14:textId="77777777" w:rsidR="00B677D8" w:rsidRDefault="00B677D8"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0065" w14:textId="77777777" w:rsidR="00611835" w:rsidRDefault="006118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522B" w14:textId="77777777" w:rsidR="00B677D8" w:rsidRPr="00B677D8" w:rsidRDefault="00B677D8" w:rsidP="00B677D8">
    <w:pPr>
      <w:pStyle w:val="Kopfzeile"/>
      <w:jc w:val="center"/>
      <w:rPr>
        <w:rFonts w:ascii="AOK Buenos Aires" w:hAnsi="AOK Buenos Aires"/>
        <w:sz w:val="16"/>
        <w:szCs w:val="16"/>
      </w:rPr>
    </w:pPr>
    <w:bookmarkStart w:id="0" w:name="_Hlk227581998"/>
    <w:bookmarkStart w:id="1" w:name="_Hlk227581999"/>
    <w:r w:rsidRPr="00B677D8">
      <w:rPr>
        <w:rFonts w:ascii="AOK Buenos Aires" w:hAnsi="AOK Buenos Aires"/>
        <w:sz w:val="16"/>
        <w:szCs w:val="16"/>
      </w:rPr>
      <w:t>Anlage 10: Eigenerklärung zum Nichtvorliegen von „Russland-Sanktionen“</w:t>
    </w:r>
  </w:p>
  <w:p w14:paraId="66A5E12C" w14:textId="7C7211A9" w:rsidR="00B677D8" w:rsidRPr="00B677D8" w:rsidRDefault="00B677D8" w:rsidP="00B677D8">
    <w:pPr>
      <w:pStyle w:val="Kopfzeile"/>
      <w:jc w:val="center"/>
      <w:rPr>
        <w:rFonts w:ascii="AOK Buenos Aires" w:hAnsi="AOK Buenos Aires"/>
        <w:sz w:val="16"/>
        <w:szCs w:val="16"/>
      </w:rPr>
    </w:pPr>
    <w:r w:rsidRPr="00B677D8">
      <w:rPr>
        <w:rFonts w:ascii="AOK Buenos Aires" w:hAnsi="AOK Buenos Aires"/>
        <w:sz w:val="16"/>
        <w:szCs w:val="16"/>
      </w:rPr>
      <w:t xml:space="preserve">zur Ausschreibung des AOK-Bundesverbandes „Einrichtung eines hochwertigen Studios zur Produktion von internen und externen Videoinhalten – hier </w:t>
    </w:r>
    <w:proofErr w:type="spellStart"/>
    <w:r w:rsidR="00611835">
      <w:rPr>
        <w:rFonts w:ascii="AOK Buenos Aires" w:hAnsi="AOK Buenos Aires"/>
        <w:sz w:val="16"/>
        <w:szCs w:val="16"/>
      </w:rPr>
      <w:t>Setbau</w:t>
    </w:r>
    <w:proofErr w:type="spellEnd"/>
    <w:r w:rsidR="00611835">
      <w:rPr>
        <w:rFonts w:ascii="AOK Buenos Aires" w:hAnsi="AOK Buenos Aires"/>
        <w:sz w:val="16"/>
        <w:szCs w:val="16"/>
      </w:rPr>
      <w:t xml:space="preserve"> und Möbelbau</w:t>
    </w:r>
    <w:r w:rsidRPr="00B677D8">
      <w:rPr>
        <w:rFonts w:ascii="AOK Buenos Aires" w:hAnsi="AOK Buenos Aires"/>
        <w:sz w:val="16"/>
        <w:szCs w:val="16"/>
      </w:rPr>
      <w:t>“</w:t>
    </w:r>
    <w:bookmarkEnd w:id="0"/>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C34C4" w14:textId="77777777" w:rsidR="00611835" w:rsidRDefault="0061183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ocumentProtection w:edit="forms" w:enforcement="1" w:cryptProviderType="rsaAES" w:cryptAlgorithmClass="hash" w:cryptAlgorithmType="typeAny" w:cryptAlgorithmSid="14" w:cryptSpinCount="100000" w:hash="gwtthJ0Fao5o0YyaS0QOGrezVfb9HOPF070dxtwR/s5ZmvNcjnvuTlGaJaiW4V20leoQWAIETeTGxBhx3Chyxw==" w:salt="y0pV22DtkpgMvhx/Ew9oI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B677D8"/>
    <w:rsid w:val="000A3D77"/>
    <w:rsid w:val="000E613A"/>
    <w:rsid w:val="00100EB4"/>
    <w:rsid w:val="00113954"/>
    <w:rsid w:val="00164C75"/>
    <w:rsid w:val="00194FAC"/>
    <w:rsid w:val="001C4772"/>
    <w:rsid w:val="001C7EE5"/>
    <w:rsid w:val="001D214D"/>
    <w:rsid w:val="002B10BF"/>
    <w:rsid w:val="002D2830"/>
    <w:rsid w:val="002D68D3"/>
    <w:rsid w:val="002E3246"/>
    <w:rsid w:val="00304B26"/>
    <w:rsid w:val="00317F5F"/>
    <w:rsid w:val="0035243A"/>
    <w:rsid w:val="003805F5"/>
    <w:rsid w:val="003917E9"/>
    <w:rsid w:val="003B181C"/>
    <w:rsid w:val="003B67B3"/>
    <w:rsid w:val="003D0D70"/>
    <w:rsid w:val="003F2365"/>
    <w:rsid w:val="003F5058"/>
    <w:rsid w:val="00403B94"/>
    <w:rsid w:val="0040768B"/>
    <w:rsid w:val="00410F53"/>
    <w:rsid w:val="004168DE"/>
    <w:rsid w:val="0042320C"/>
    <w:rsid w:val="00441CCF"/>
    <w:rsid w:val="004A0993"/>
    <w:rsid w:val="00521379"/>
    <w:rsid w:val="005648A8"/>
    <w:rsid w:val="00567044"/>
    <w:rsid w:val="00595DF2"/>
    <w:rsid w:val="00595E43"/>
    <w:rsid w:val="00611835"/>
    <w:rsid w:val="00662865"/>
    <w:rsid w:val="006E5677"/>
    <w:rsid w:val="006F1036"/>
    <w:rsid w:val="007845A1"/>
    <w:rsid w:val="0079680A"/>
    <w:rsid w:val="007A7B9E"/>
    <w:rsid w:val="007C26BE"/>
    <w:rsid w:val="0083467E"/>
    <w:rsid w:val="00841BD4"/>
    <w:rsid w:val="008E43C9"/>
    <w:rsid w:val="00926034"/>
    <w:rsid w:val="00933B51"/>
    <w:rsid w:val="0094782D"/>
    <w:rsid w:val="009A63DB"/>
    <w:rsid w:val="009B5656"/>
    <w:rsid w:val="009E71CC"/>
    <w:rsid w:val="00A11468"/>
    <w:rsid w:val="00A31C3B"/>
    <w:rsid w:val="00A621D5"/>
    <w:rsid w:val="00A76EA3"/>
    <w:rsid w:val="00AA23BA"/>
    <w:rsid w:val="00AD5AB8"/>
    <w:rsid w:val="00AF569B"/>
    <w:rsid w:val="00B1259E"/>
    <w:rsid w:val="00B26730"/>
    <w:rsid w:val="00B677D8"/>
    <w:rsid w:val="00B91683"/>
    <w:rsid w:val="00BC4046"/>
    <w:rsid w:val="00C567FD"/>
    <w:rsid w:val="00C85683"/>
    <w:rsid w:val="00CF754E"/>
    <w:rsid w:val="00D06AF3"/>
    <w:rsid w:val="00D11C9C"/>
    <w:rsid w:val="00D22E4B"/>
    <w:rsid w:val="00D24C5D"/>
    <w:rsid w:val="00D62F76"/>
    <w:rsid w:val="00D63403"/>
    <w:rsid w:val="00DE465B"/>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055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323</Words>
  <Characters>2035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2026-05-06T12:03:00Z</dcterms:created>
  <dcterms:modified xsi:type="dcterms:W3CDTF">2026-05-06T12:03:00Z</dcterms:modified>
</cp:coreProperties>
</file>